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eab37c5" w14:textId="eab37c5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827054">
        <w:t>19</w:t>
      </w:r>
      <w:r w:rsidR="000B715F">
        <w:t>7</w:t>
      </w:r>
      <w:r w:rsidR="00AA2FC4">
        <w:t>/</w:t>
      </w:r>
      <w:r w:rsidR="00E036A8">
        <w:t>20</w:t>
      </w:r>
      <w:r w:rsidR="00085B51">
        <w:t>-</w:t>
      </w:r>
      <w:r w:rsidR="000B715F">
        <w:t>5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827054">
        <w:t>9</w:t>
      </w:r>
      <w:r w:rsidR="000E039A">
        <w:t xml:space="preserve">. </w:t>
      </w:r>
      <w:r w:rsidR="00827054">
        <w:t>prosinca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0B715F">
        <w:rPr>
          <w:lang w:eastAsia="en-US"/>
        </w:rPr>
        <w:t xml:space="preserve">PERFEKT GRADNJA </w:t>
      </w:r>
      <w:r w:rsidRPr="003C5AC8" w:rsidR="000B715F">
        <w:rPr>
          <w:lang w:eastAsia="en-US"/>
        </w:rPr>
        <w:t xml:space="preserve">d.o.o., </w:t>
      </w:r>
      <w:r w:rsidR="000B715F">
        <w:rPr>
          <w:lang w:eastAsia="en-US"/>
        </w:rPr>
        <w:t>Zagreb, Moravče</w:t>
      </w:r>
      <w:r w:rsidRPr="003C5AC8" w:rsidR="000B715F">
        <w:rPr>
          <w:lang w:eastAsia="en-US"/>
        </w:rPr>
        <w:t xml:space="preserve">, </w:t>
      </w:r>
      <w:r w:rsidR="000B715F">
        <w:rPr>
          <w:lang w:eastAsia="en-US"/>
        </w:rPr>
        <w:t>Kunjkova 5 A</w:t>
      </w:r>
      <w:r w:rsidRPr="003C5AC8" w:rsidR="000B715F">
        <w:rPr>
          <w:lang w:eastAsia="en-US"/>
        </w:rPr>
        <w:t xml:space="preserve">, OIB: </w:t>
      </w:r>
      <w:r w:rsidR="000B715F">
        <w:rPr>
          <w:lang w:eastAsia="en-US"/>
        </w:rPr>
        <w:t>97382713205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811640">
      <w:pPr>
        <w:jc w:val="both"/>
      </w:pPr>
      <w:r>
        <w:t>Početak u 9,05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150801">
        <w:t xml:space="preserve">zastupnik po zakonu </w:t>
      </w:r>
      <w:r w:rsidR="000B715F">
        <w:t>Mišo Vujin</w:t>
      </w:r>
      <w:r w:rsidR="00150801"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54A6F">
        <w:t>nitko, dostava uredna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0B715F">
        <w:rPr>
          <w:lang w:eastAsia="en-US"/>
        </w:rPr>
        <w:t xml:space="preserve">PERFEKT GRADNJA </w:t>
      </w:r>
      <w:r w:rsidRPr="003C5AC8" w:rsidR="000B715F">
        <w:rPr>
          <w:lang w:eastAsia="en-US"/>
        </w:rPr>
        <w:t xml:space="preserve">d.o.o., </w:t>
      </w:r>
      <w:r w:rsidR="000B715F">
        <w:rPr>
          <w:lang w:eastAsia="en-US"/>
        </w:rPr>
        <w:t>Zagreb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811640">
        <w:t>ZAGREBAČKE BANKE</w:t>
      </w:r>
      <w:r w:rsidR="003A22A8">
        <w:t xml:space="preserve"> d.d. </w:t>
      </w:r>
      <w:r w:rsidR="00811640">
        <w:t xml:space="preserve">i PRIVREDNE BANKE ZAGREB d.d. </w:t>
      </w:r>
      <w:r w:rsidR="003A22A8">
        <w:t>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811640">
        <w:t>građevina.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Dužnik navodi da</w:t>
      </w:r>
      <w:r w:rsidR="00811640">
        <w:t xml:space="preserve"> ne</w:t>
      </w:r>
      <w:r>
        <w:t xml:space="preserve"> posluje i </w:t>
      </w:r>
      <w:r w:rsidR="00811640">
        <w:t>nema</w:t>
      </w:r>
      <w:r w:rsidR="00AE16FE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954A6F">
        <w:t xml:space="preserve">društvo nema imovine, </w:t>
      </w:r>
      <w:r w:rsidR="00811640">
        <w:t>da je ostalo nešto rashodovanih ručnih alata, neznatne vrijednosti oko 1.000,00 kuna.</w:t>
      </w:r>
    </w:p>
    <w:p w:rsidR="00811640" w:rsidP="003A22A8" w:rsidRDefault="00811640">
      <w:pPr>
        <w:jc w:val="both"/>
      </w:pPr>
    </w:p>
    <w:p w:rsidR="00AE16FE" w:rsidP="003A22A8" w:rsidRDefault="003A22A8">
      <w:pPr>
        <w:jc w:val="both"/>
      </w:pPr>
      <w:r>
        <w:t>Zna da je žiro račun u blokadi</w:t>
      </w:r>
      <w:r w:rsidR="00954A6F">
        <w:t xml:space="preserve">, </w:t>
      </w:r>
      <w:r w:rsidR="00811640">
        <w:t>ne zna za koliko</w:t>
      </w:r>
      <w:r w:rsidR="00954A6F">
        <w:t xml:space="preserve">. </w:t>
      </w:r>
      <w:r w:rsidR="00811640">
        <w:t>Smatra da je iznos od 1.121.000,00 kuna koliko je to FINA pokazala nerealan i da je više puta prikazivan isti dug, a do toga je došlo zbog procjene Ministarstva financija vezano za pretporez.</w:t>
      </w:r>
    </w:p>
    <w:p w:rsidR="000A02DF" w:rsidP="003A22A8" w:rsidRDefault="000A02DF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</w:t>
      </w:r>
      <w:r w:rsidR="00811640">
        <w:t xml:space="preserve">je </w:t>
      </w:r>
      <w:r w:rsidRPr="002C241F">
        <w:t>ima</w:t>
      </w:r>
      <w:r w:rsidR="00811640">
        <w:t>o</w:t>
      </w:r>
      <w:r w:rsidRPr="002C241F">
        <w:t xml:space="preserve"> </w:t>
      </w:r>
      <w:r w:rsidR="000A02DF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</w:t>
      </w:r>
      <w:r w:rsidR="00811640">
        <w:t xml:space="preserve"> i da ga je vratio vlasniku društva od trenutka od kad se više nije poslovalo.</w:t>
      </w:r>
    </w:p>
    <w:p w:rsidR="00954A6F" w:rsidP="003A22A8" w:rsidRDefault="00954A6F">
      <w:pPr>
        <w:jc w:val="both"/>
      </w:pPr>
    </w:p>
    <w:p w:rsidR="00150801" w:rsidP="003A22A8" w:rsidRDefault="000B715F">
      <w:pPr>
        <w:jc w:val="both"/>
      </w:pPr>
      <w:r>
        <w:t>Mišo Vujin</w:t>
      </w:r>
      <w:r w:rsidR="009435DE">
        <w:t xml:space="preserve"> </w:t>
      </w:r>
      <w:r w:rsidR="00922429">
        <w:t>navodi da je nje</w:t>
      </w:r>
      <w:r w:rsidR="009435DE">
        <w:t>gov</w:t>
      </w:r>
      <w:r w:rsidR="00150801">
        <w:t xml:space="preserve"> broj mobitela:</w:t>
      </w:r>
      <w:r w:rsidR="00811640">
        <w:t xml:space="preserve"> 098/454-184</w:t>
      </w:r>
    </w:p>
    <w:p w:rsidRPr="002C241F" w:rsidR="00150801" w:rsidP="003A22A8" w:rsidRDefault="00150801">
      <w:pPr>
        <w:jc w:val="both"/>
      </w:pPr>
    </w:p>
    <w:p w:rsidR="00811640" w:rsidP="003A22A8" w:rsidRDefault="003A22A8">
      <w:pPr>
        <w:jc w:val="both"/>
      </w:pPr>
      <w:r>
        <w:t xml:space="preserve">Knjigovodstvo </w:t>
      </w:r>
      <w:r w:rsidR="00811640">
        <w:t xml:space="preserve">je </w:t>
      </w:r>
      <w:r>
        <w:t>vo</w:t>
      </w:r>
      <w:r w:rsidR="00811640">
        <w:t>đeno u trgovačkom društvu MARIS d.o.o. u Sesvetama i dokumentacija se nalazi kod njih, a pretpostavlja da je dio i kod osnivača društva.</w:t>
      </w:r>
    </w:p>
    <w:p w:rsidR="003A22A8" w:rsidP="003A22A8" w:rsidRDefault="003A22A8">
      <w:pPr>
        <w:jc w:val="both"/>
      </w:pPr>
    </w:p>
    <w:p w:rsidR="00954A6F" w:rsidP="003A22A8" w:rsidRDefault="000A02DF">
      <w:pPr>
        <w:jc w:val="both"/>
      </w:pPr>
      <w:r>
        <w:t>Navodi da</w:t>
      </w:r>
      <w:r w:rsidR="00954A6F">
        <w:t xml:space="preserve"> </w:t>
      </w:r>
      <w:r w:rsidR="00811640">
        <w:t>ni</w:t>
      </w:r>
      <w:r w:rsidR="00954A6F">
        <w:t>je</w:t>
      </w:r>
      <w:r w:rsidR="00811640">
        <w:t xml:space="preserve"> u mogućnosti podmiriti dugovanje niti može nastaviti poslovati.</w:t>
      </w:r>
    </w:p>
    <w:p w:rsidR="000A02DF" w:rsidP="003A22A8" w:rsidRDefault="000A02DF">
      <w:pPr>
        <w:jc w:val="both"/>
      </w:pPr>
    </w:p>
    <w:p w:rsidR="003A22A8" w:rsidP="003A22A8" w:rsidRDefault="00954A6F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811640">
        <w:t>9,10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40E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27054">
      <w:t>19</w:t>
    </w:r>
    <w:r w:rsidR="000B715F">
      <w:t>7</w:t>
    </w:r>
    <w:r w:rsidR="00B80BDA">
      <w:t>/</w:t>
    </w:r>
    <w:r w:rsidR="00E84861">
      <w:t>20</w:t>
    </w:r>
    <w:r w:rsidR="00E036A8">
      <w:t>20</w:t>
    </w:r>
    <w:r w:rsidR="0074759D">
      <w:t>-</w:t>
    </w:r>
    <w:r w:rsidR="000B715F"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B715F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0793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518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1E4"/>
    <w:rsid w:val="007F020F"/>
    <w:rsid w:val="007F080D"/>
    <w:rsid w:val="007F1F99"/>
    <w:rsid w:val="007F69EA"/>
    <w:rsid w:val="008043A2"/>
    <w:rsid w:val="00811640"/>
    <w:rsid w:val="008118AC"/>
    <w:rsid w:val="00812DB0"/>
    <w:rsid w:val="0081324D"/>
    <w:rsid w:val="00816C78"/>
    <w:rsid w:val="00827054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4A6F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67FB7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40E6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F40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40E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F40E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F40E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F40E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4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0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0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0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0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prosinca 2020.</izvorni_sadrzaj>
    <derivirana_varijabla naziv="DomainObject.StvarniPocetakDatum_1">9. prosinca 2020.</derivirana_varijabla>
  </DomainObject.StvarniPocetakDatum>
  <DomainObject.StvarniZavrsetakDatum>
    <izvorni_sadrzaj>9. prosinca 2020.</izvorni_sadrzaj>
    <derivirana_varijabla naziv="DomainObject.StvarniZavrsetakDatum_1">9. prosinca 2020.</derivirana_varijabla>
  </DomainObject.StvarniZavrsetakDatum>
  <DomainObject.PlaniraniZavrsetakDatum>
    <izvorni_sadrzaj>9. prosinca 2020.</izvorni_sadrzaj>
    <derivirana_varijabla naziv="DomainObject.PlaniraniZavrsetakDatum_1">9. prosinca 2020.</derivirana_varijabla>
  </DomainObject.PlaniraniZavrsetakDatum>
  <DomainObject.PlaniraniPocetakDatum>
    <izvorni_sadrzaj>9. prosinca 2020.</izvorni_sadrzaj>
    <derivirana_varijabla naziv="DomainObject.PlaniraniPocetakDatum_1">9. prosinca 2020.</derivirana_varijabla>
  </DomainObject.PlaniraniPocetakDatum>
  <DomainObject.StvarniPocetakVrijeme>
    <izvorni_sadrzaj>09:05</izvorni_sadrzaj>
    <derivirana_varijabla naziv="DomainObject.StvarniPocetakVrijeme_1">09:05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09:05</izvorni_sadrzaj>
    <derivirana_varijabla naziv="DomainObject.PlaniraniPocetakVrijeme_1">09:05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prosinca 2020.</izvorni_sadrzaj>
    <derivirana_varijabla naziv="DomainObject.Zapisnik.DatumKreiranja_1">9.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St-197/2020-5</izvorni_sadrzaj>
    <derivirana_varijabla naziv="DomainObject.Zapisnik.Oznaka_1">St-197/2020-5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St-197/2020</izvorni_sadrzaj>
    <derivirana_varijabla naziv="DomainObject.Predmet.OznakaBroj_1">St-197/2020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č.p.</izvorni_sadrzaj>
    <derivirana_varijabla naziv="DomainObject.Predmet.PrimjedbaSuca_1">vidi č.p.</derivirana_varijabla>
  </DomainObject.Predmet.PrimjedbaSuca>
  <DomainObject.Predmet.ProtustrankaFormated>
    <izvorni_sadrzaj>  PERFEKT GRADNJA d.o.o.</izvorni_sadrzaj>
    <derivirana_varijabla naziv="DomainObject.Predmet.ProtustrankaFormated_1">  PERFEKT GRADNJA d.o.o.</derivirana_varijabla>
  </DomainObject.Predmet.ProtustrankaFormated>
  <DomainObject.Predmet.ProtustrankaFormatedOIB>
    <izvorni_sadrzaj>  PERFEKT GRADNJA d.o.o., OIB 97382713205</izvorni_sadrzaj>
    <derivirana_varijabla naziv="DomainObject.Predmet.ProtustrankaFormatedOIB_1">  PERFEKT GRADNJA d.o.o., OIB 97382713205</derivirana_varijabla>
  </DomainObject.Predmet.ProtustrankaFormatedOIB>
  <DomainObject.Predmet.ProtustrankaFormatedWithAdress>
    <izvorni_sadrzaj> PERFEKT GRADNJA d.o.o., Kelekova 4, 10360 Sesvete</izvorni_sadrzaj>
    <derivirana_varijabla naziv="DomainObject.Predmet.ProtustrankaFormatedWithAdress_1"> PERFEKT GRADNJA d.o.o., Kelekova 4, 10360 Sesvete</derivirana_varijabla>
  </DomainObject.Predmet.ProtustrankaFormatedWithAdress>
  <DomainObject.Predmet.ProtustrankaFormatedWithAdressOIB>
    <izvorni_sadrzaj> PERFEKT GRADNJA d.o.o., OIB 97382713205, Kelekova 4, 10360 Sesvete</izvorni_sadrzaj>
    <derivirana_varijabla naziv="DomainObject.Predmet.ProtustrankaFormatedWithAdressOIB_1"> PERFEKT GRADNJA d.o.o., OIB 97382713205, Kelekova 4, 10360 Sesvete</derivirana_varijabla>
  </DomainObject.Predmet.ProtustrankaFormatedWithAdressOIB>
  <DomainObject.Predmet.ProtustrankaWithAdress>
    <izvorni_sadrzaj>PERFEKT GRADNJA d.o.o. Kelekova 4, 10360 Sesvete</izvorni_sadrzaj>
    <derivirana_varijabla naziv="DomainObject.Predmet.ProtustrankaWithAdress_1">PERFEKT GRADNJA d.o.o. Kelekova 4, 10360 Sesvete</derivirana_varijabla>
  </DomainObject.Predmet.ProtustrankaWithAdress>
  <DomainObject.Predmet.ProtustrankaWithAdressOIB>
    <izvorni_sadrzaj>PERFEKT GRADNJA d.o.o., OIB 97382713205, Kelekova 4, 10360 Sesvete</izvorni_sadrzaj>
    <derivirana_varijabla naziv="DomainObject.Predmet.ProtustrankaWithAdressOIB_1">PERFEKT GRADNJA d.o.o., OIB 97382713205, Kelekova 4, 10360 Sesvete</derivirana_varijabla>
  </DomainObject.Predmet.ProtustrankaWithAdressOIB>
  <DomainObject.Predmet.ProtustrankaNazivFormated>
    <izvorni_sadrzaj>PERFEKT GRADNJA d.o.o.</izvorni_sadrzaj>
    <derivirana_varijabla naziv="DomainObject.Predmet.ProtustrankaNazivFormated_1">PERFEKT GRADNJA d.o.o.</derivirana_varijabla>
  </DomainObject.Predmet.ProtustrankaNazivFormated>
  <DomainObject.Predmet.ProtustrankaNazivFormatedOIB>
    <izvorni_sadrzaj>PERFEKT GRADNJA d.o.o., OIB 97382713205</izvorni_sadrzaj>
    <derivirana_varijabla naziv="DomainObject.Predmet.ProtustrankaNazivFormatedOIB_1">PERFEKT GRADNJA d.o.o., OIB 97382713205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PERFEKT GRADNJA d.o.o.</item>
    </izvorni_sadrzaj>
    <derivirana_varijabla naziv="DomainObject.Predmet.ProtuStrankaListFormated_1">
      <item>PERFEKT GRADNJA d.o.o.</item>
    </derivirana_varijabla>
  </DomainObject.Predmet.ProtuStrankaListFormated>
  <DomainObject.Predmet.ProtuStrankaListFormatedOIB>
    <izvorni_sadrzaj>
      <item>PERFEKT GRADNJA d.o.o., OIB 97382713205</item>
    </izvorni_sadrzaj>
    <derivirana_varijabla naziv="DomainObject.Predmet.ProtuStrankaListFormatedOIB_1">
      <item>PERFEKT GRADNJA d.o.o., OIB 97382713205</item>
    </derivirana_varijabla>
  </DomainObject.Predmet.ProtuStrankaListFormatedOIB>
  <DomainObject.Predmet.ProtuStrankaListFormatedWithAdress>
    <izvorni_sadrzaj>
      <item>PERFEKT GRADNJA d.o.o., Kelekova 4, 10360 Sesvete</item>
    </izvorni_sadrzaj>
    <derivirana_varijabla naziv="DomainObject.Predmet.ProtuStrankaListFormatedWithAdress_1">
      <item>PERFEKT GRADNJA d.o.o., Kelekova 4, 10360 Sesvete</item>
    </derivirana_varijabla>
  </DomainObject.Predmet.ProtuStrankaListFormatedWithAdress>
  <DomainObject.Predmet.ProtuStrankaListFormatedWithAdressOIB>
    <izvorni_sadrzaj>
      <item>PERFEKT GRADNJA d.o.o., OIB 97382713205, Kelekova 4, 10360 Sesvete</item>
    </izvorni_sadrzaj>
    <derivirana_varijabla naziv="DomainObject.Predmet.ProtuStrankaListFormatedWithAdressOIB_1">
      <item>PERFEKT GRADNJA d.o.o., OIB 97382713205, Kelekova 4, 10360 Sesvete</item>
    </derivirana_varijabla>
  </DomainObject.Predmet.ProtuStrankaListFormatedWithAdressOIB>
  <DomainObject.Predmet.ProtuStrankaListNazivFormated>
    <izvorni_sadrzaj>
      <item>PERFEKT GRADNJA d.o.o.</item>
    </izvorni_sadrzaj>
    <derivirana_varijabla naziv="DomainObject.Predmet.ProtuStrankaListNazivFormated_1">
      <item>PERFEKT GRADNJA d.o.o.</item>
    </derivirana_varijabla>
  </DomainObject.Predmet.ProtuStrankaListNazivFormated>
  <DomainObject.Predmet.ProtuStrankaListNazivFormatedOIB>
    <izvorni_sadrzaj>
      <item>PERFEKT GRADNJA d.o.o., OIB 97382713205</item>
    </izvorni_sadrzaj>
    <derivirana_varijabla naziv="DomainObject.Predmet.ProtuStrankaListNazivFormatedOIB_1">
      <item>PERFEKT GRADNJA d.o.o., OIB 97382713205</item>
    </derivirana_varijabla>
  </DomainObject.Predmet.ProtuStrankaListNazivFormatedOIB>
  <DomainObject.Predmet.OstaliListFormated>
    <izvorni_sadrzaj>
      <item>Mišo Vujin</item>
    </izvorni_sadrzaj>
    <derivirana_varijabla naziv="DomainObject.Predmet.OstaliListFormated_1">
      <item>Mišo Vujin</item>
    </derivirana_varijabla>
  </DomainObject.Predmet.OstaliListFormated>
  <DomainObject.Predmet.OstaliListFormatedOIB>
    <izvorni_sadrzaj>
      <item>Mišo Vujin, OIB 89287389373</item>
    </izvorni_sadrzaj>
    <derivirana_varijabla naziv="DomainObject.Predmet.OstaliListFormatedOIB_1">
      <item>Mišo Vujin, OIB 89287389373</item>
    </derivirana_varijabla>
  </DomainObject.Predmet.OstaliListFormatedOIB>
  <DomainObject.Predmet.OstaliListFormatedWithAdress>
    <izvorni_sadrzaj>
      <item>Mišo Vujin, Kunjkova Ulica 5 A, 10363 Moravče</item>
    </izvorni_sadrzaj>
    <derivirana_varijabla naziv="DomainObject.Predmet.OstaliListFormatedWithAdress_1">
      <item>Mišo Vujin, Kunjkova Ulica 5 A, 10363 Moravče</item>
    </derivirana_varijabla>
  </DomainObject.Predmet.OstaliListFormatedWithAdress>
  <DomainObject.Predmet.OstaliListFormatedWithAdressOIB>
    <izvorni_sadrzaj>
      <item>Mišo Vujin, OIB 89287389373, Kunjkova Ulica 5 A, 10363 Moravče</item>
    </izvorni_sadrzaj>
    <derivirana_varijabla naziv="DomainObject.Predmet.OstaliListFormatedWithAdressOIB_1">
      <item>Mišo Vujin, OIB 89287389373, Kunjkova Ulica 5 A, 10363 Moravče</item>
    </derivirana_varijabla>
  </DomainObject.Predmet.OstaliListFormatedWithAdressOIB>
  <DomainObject.Predmet.OstaliListNazivFormated>
    <izvorni_sadrzaj>
      <item>Mišo Vujin</item>
    </izvorni_sadrzaj>
    <derivirana_varijabla naziv="DomainObject.Predmet.OstaliListNazivFormated_1">
      <item>Mišo Vujin</item>
    </derivirana_varijabla>
  </DomainObject.Predmet.OstaliListNazivFormated>
  <DomainObject.Predmet.OstaliListNazivFormatedOIB>
    <izvorni_sadrzaj>
      <item>Mišo Vujin, OIB 89287389373</item>
    </izvorni_sadrzaj>
    <derivirana_varijabla naziv="DomainObject.Predmet.OstaliListNazivFormatedOIB_1">
      <item>Mišo Vujin, OIB 89287389373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prosinca 2020.</izvorni_sadrzaj>
    <derivirana_varijabla naziv="DomainObject.Datum_1">9. prosinca 2020.</derivirana_varijabla>
  </DomainObject.Datum>
  <DomainObject.PoslovniBrojDokumenta>
    <izvorni_sadrzaj>St-197/2020-5</izvorni_sadrzaj>
    <derivirana_varijabla naziv="DomainObject.PoslovniBrojDokumenta_1">St-197/2020-5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PERFEKT GRADNJA d.o.o.</izvorni_sadrzaj>
    <derivirana_varijabla naziv="DomainObject.Predmet.ProtustrankaIDrugi_1">PERFEKT GRADNJA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PERFEKT GRADNJA d.o.o., OIB 97382713205, Kelekova 4, 10360 Sesvete</izvorni_sadrzaj>
    <derivirana_varijabla naziv="DomainObject.Predmet.ProtustrankaIDrugiAdressOIB_1">PERFEKT GRADNJA d.o.o., OIB 97382713205, Kelekova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PERFEKT GRADNJA d.o.o.</item>
      <item>Financijska agencija</item>
      <item>Mišo Vujin</item>
    </izvorni_sadrzaj>
    <derivirana_varijabla naziv="DomainObject.Predmet.SudioniciListNaziv_1">
      <item>PERFEKT GRADNJA d.o.o.</item>
      <item>Financijska agencija</item>
      <item>Mišo Vujin</item>
    </derivirana_varijabla>
  </DomainObject.Predmet.SudioniciListNaziv>
  <DomainObject.Predmet.SudioniciListAdressOIB>
    <izvorni_sadrzaj>
      <item>PERFEKT GRADNJA d.o.o., OIB 97382713205, Kelekova 4,10360 Sesvete</item>
      <item>Financijska agencija, OIB 85821130368, TRG SVIBANJSKIH ŽRTAVA 1995. 1,10000 Zagreb</item>
      <item>Mišo Vujin, OIB 89287389373, Kunjkova Ulica 5 A,10363 Moravče</item>
    </izvorni_sadrzaj>
    <derivirana_varijabla naziv="DomainObject.Predmet.SudioniciListAdressOIB_1">
      <item>PERFEKT GRADNJA d.o.o., OIB 97382713205, Kelekova 4,10360 Sesvete</item>
      <item>Financijska agencija, OIB 85821130368, TRG SVIBANJSKIH ŽRTAVA 1995. 1,10000 Zagreb</item>
      <item>Mišo Vujin, OIB 89287389373, Kunjkova Ulica 5 A,10363 Moravče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97382713205</item>
      <item>, OIB 85821130368</item>
      <item>, OIB 89287389373</item>
    </izvorni_sadrzaj>
    <derivirana_varijabla naziv="DomainObject.Predmet.SudioniciListNazivOIB_1">
      <item>, OIB 97382713205</item>
      <item>, OIB 85821130368</item>
      <item>, OIB 89287389373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ožujka 2020.</izvorni_sadrzaj>
    <derivirana_varijabla naziv="DomainObject.Predmet.DatumPocetkaProcesa_1">17.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394</properties:Words>
  <properties:Characters>2105</properties:Characters>
  <properties:Lines>84</properties:Lines>
  <properties:Paragraphs>31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2020-12-08T13:56:00Z</dcterms:created>
  <dc:creator>Ardena Bajlo</dc:creator>
  <cp:lastModifiedBy>Ante Rubelj</cp:lastModifiedBy>
  <cp:lastPrinted>2020-10-07T09:18:00Z</cp:lastPrinted>
  <dcterms:modified xmlns:xsi="http://www.w3.org/2001/XMLSchema-instance" xsi:type="dcterms:W3CDTF">2020-12-09T12:23:00Z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St-197/2020-5 / Zapisnik - Ročište radi izjašnjenja o prijedlogu za otvaranje steč.post (1 St-197-2020-povodom prijedloga za otvaranje stečaja-9.12.20.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